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7280A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ELYOT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5BD7CB4B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</w:p>
    <w:p w14:paraId="009ED6EA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</w:p>
    <w:p w14:paraId="68A7913E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Dec.1458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Stydolf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the elder(q.v.),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Stydolf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7F7BE73D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Hesebreg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Fletching, Sussex,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Auecok</w:t>
      </w:r>
      <w:proofErr w:type="spellEnd"/>
      <w:r>
        <w:rPr>
          <w:rFonts w:ascii="Times New Roman" w:hAnsi="Times New Roman" w:cs="Times New Roman"/>
          <w:sz w:val="24"/>
          <w:szCs w:val="24"/>
        </w:rPr>
        <w:t>, the</w:t>
      </w:r>
    </w:p>
    <w:p w14:paraId="4F631428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younger(q.v.),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Atherwold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Auecok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At Fletching.</w:t>
      </w:r>
    </w:p>
    <w:p w14:paraId="27092C42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AMS/2552)</w:t>
      </w:r>
    </w:p>
    <w:p w14:paraId="25F39EC5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</w:p>
    <w:p w14:paraId="0E1EA74A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</w:p>
    <w:p w14:paraId="49046C71" w14:textId="77777777" w:rsidR="0085381A" w:rsidRDefault="0085381A" w:rsidP="00853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December 2022</w:t>
      </w:r>
    </w:p>
    <w:p w14:paraId="7B0EB7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29A2B" w14:textId="77777777" w:rsidR="0085381A" w:rsidRDefault="0085381A" w:rsidP="009139A6">
      <w:r>
        <w:separator/>
      </w:r>
    </w:p>
  </w:endnote>
  <w:endnote w:type="continuationSeparator" w:id="0">
    <w:p w14:paraId="44F173F2" w14:textId="77777777" w:rsidR="0085381A" w:rsidRDefault="008538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6B4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8DC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E0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8F781" w14:textId="77777777" w:rsidR="0085381A" w:rsidRDefault="0085381A" w:rsidP="009139A6">
      <w:r>
        <w:separator/>
      </w:r>
    </w:p>
  </w:footnote>
  <w:footnote w:type="continuationSeparator" w:id="0">
    <w:p w14:paraId="3C3D7040" w14:textId="77777777" w:rsidR="0085381A" w:rsidRDefault="008538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A29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58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B8F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1A"/>
    <w:rsid w:val="000666E0"/>
    <w:rsid w:val="002510B7"/>
    <w:rsid w:val="005C130B"/>
    <w:rsid w:val="00826F5C"/>
    <w:rsid w:val="0085381A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8453D"/>
  <w15:chartTrackingRefBased/>
  <w15:docId w15:val="{1D31B89D-695C-4571-99E4-7C3AE6E0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81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2022-12-19T09:37:00Z</dcterms:created>
  <dcterms:modified xsi:type="dcterms:W3CDTF">2022-12-19T09:37:00Z</dcterms:modified>
</cp:coreProperties>
</file>